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59D3D" w14:textId="77777777" w:rsidR="00B74EAA" w:rsidRDefault="00B74EAA" w:rsidP="00B74E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BYRE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5C2E1BFA" w14:textId="77777777" w:rsidR="00B74EAA" w:rsidRDefault="00B74EAA" w:rsidP="00B74E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Frome </w:t>
      </w:r>
      <w:proofErr w:type="spellStart"/>
      <w:proofErr w:type="gramStart"/>
      <w:r>
        <w:rPr>
          <w:rFonts w:cs="Times New Roman"/>
          <w:szCs w:val="24"/>
        </w:rPr>
        <w:t>St.Quintin</w:t>
      </w:r>
      <w:proofErr w:type="spellEnd"/>
      <w:proofErr w:type="gramEnd"/>
      <w:r>
        <w:rPr>
          <w:rFonts w:cs="Times New Roman"/>
          <w:szCs w:val="24"/>
        </w:rPr>
        <w:t>, Dorset. Husbandman.</w:t>
      </w:r>
    </w:p>
    <w:p w14:paraId="6FF43888" w14:textId="77777777" w:rsidR="00B74EAA" w:rsidRDefault="00B74EAA" w:rsidP="00B74EAA">
      <w:pPr>
        <w:pStyle w:val="NoSpacing"/>
        <w:rPr>
          <w:rFonts w:cs="Times New Roman"/>
          <w:szCs w:val="24"/>
        </w:rPr>
      </w:pPr>
    </w:p>
    <w:p w14:paraId="0729BD22" w14:textId="77777777" w:rsidR="00B74EAA" w:rsidRDefault="00B74EAA" w:rsidP="00B74EAA">
      <w:pPr>
        <w:pStyle w:val="NoSpacing"/>
        <w:rPr>
          <w:rFonts w:cs="Times New Roman"/>
          <w:szCs w:val="24"/>
        </w:rPr>
      </w:pPr>
    </w:p>
    <w:p w14:paraId="6749816A" w14:textId="77777777" w:rsidR="00B74EAA" w:rsidRDefault="00B74EAA" w:rsidP="00B74E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Leyot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Manston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09F6A4F7" w14:textId="77777777" w:rsidR="00B74EAA" w:rsidRDefault="00B74EAA" w:rsidP="00B74E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37E53">
          <w:rPr>
            <w:rStyle w:val="Hyperlink"/>
            <w:rFonts w:cs="Times New Roman"/>
            <w:szCs w:val="24"/>
          </w:rPr>
          <w:t>https://waalt.uh.edu/index.php/IDXCP40no799</w:t>
        </w:r>
      </w:hyperlink>
      <w:r>
        <w:rPr>
          <w:rFonts w:cs="Times New Roman"/>
          <w:szCs w:val="24"/>
        </w:rPr>
        <w:t xml:space="preserve"> )</w:t>
      </w:r>
    </w:p>
    <w:p w14:paraId="562348F5" w14:textId="77777777" w:rsidR="00B74EAA" w:rsidRDefault="00B74EAA" w:rsidP="00B74EAA">
      <w:pPr>
        <w:pStyle w:val="NoSpacing"/>
        <w:rPr>
          <w:rFonts w:cs="Times New Roman"/>
          <w:szCs w:val="24"/>
        </w:rPr>
      </w:pPr>
    </w:p>
    <w:p w14:paraId="22B2C5CF" w14:textId="77777777" w:rsidR="00B74EAA" w:rsidRDefault="00B74EAA" w:rsidP="00B74EAA">
      <w:pPr>
        <w:pStyle w:val="NoSpacing"/>
        <w:rPr>
          <w:rFonts w:cs="Times New Roman"/>
          <w:szCs w:val="24"/>
        </w:rPr>
      </w:pPr>
    </w:p>
    <w:p w14:paraId="3F5B51C5" w14:textId="77777777" w:rsidR="00B74EAA" w:rsidRDefault="00B74EAA" w:rsidP="00B74E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2025</w:t>
      </w:r>
    </w:p>
    <w:p w14:paraId="18C271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FC30B" w14:textId="77777777" w:rsidR="00B74EAA" w:rsidRDefault="00B74EAA" w:rsidP="009139A6">
      <w:r>
        <w:separator/>
      </w:r>
    </w:p>
  </w:endnote>
  <w:endnote w:type="continuationSeparator" w:id="0">
    <w:p w14:paraId="37657797" w14:textId="77777777" w:rsidR="00B74EAA" w:rsidRDefault="00B74E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0F2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77A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DAF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AE90F" w14:textId="77777777" w:rsidR="00B74EAA" w:rsidRDefault="00B74EAA" w:rsidP="009139A6">
      <w:r>
        <w:separator/>
      </w:r>
    </w:p>
  </w:footnote>
  <w:footnote w:type="continuationSeparator" w:id="0">
    <w:p w14:paraId="62AFEE8E" w14:textId="77777777" w:rsidR="00B74EAA" w:rsidRDefault="00B74E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09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506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926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EA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E7241"/>
    <w:rsid w:val="00A3176C"/>
    <w:rsid w:val="00AE65F8"/>
    <w:rsid w:val="00B74EAA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8C30E"/>
  <w15:chartTrackingRefBased/>
  <w15:docId w15:val="{470E11F5-AABC-4ABE-8B40-F0ECD1D3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4E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2025-01-17T11:00:00Z</dcterms:created>
  <dcterms:modified xsi:type="dcterms:W3CDTF">2025-01-17T11:01:00Z</dcterms:modified>
</cp:coreProperties>
</file>